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EA072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STONOR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FBE0F8D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696781C4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2EA2B9F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98506C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6A521B05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AE37C36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42104F3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C7B651" w14:textId="77777777" w:rsidR="00433463" w:rsidRDefault="00433463" w:rsidP="0043346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15DBEB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3DB3B" w14:textId="77777777" w:rsidR="00433463" w:rsidRDefault="00433463" w:rsidP="009139A6">
      <w:r>
        <w:separator/>
      </w:r>
    </w:p>
  </w:endnote>
  <w:endnote w:type="continuationSeparator" w:id="0">
    <w:p w14:paraId="1E3A8082" w14:textId="77777777" w:rsidR="00433463" w:rsidRDefault="004334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20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98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64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5274B" w14:textId="77777777" w:rsidR="00433463" w:rsidRDefault="00433463" w:rsidP="009139A6">
      <w:r>
        <w:separator/>
      </w:r>
    </w:p>
  </w:footnote>
  <w:footnote w:type="continuationSeparator" w:id="0">
    <w:p w14:paraId="511F7D2B" w14:textId="77777777" w:rsidR="00433463" w:rsidRDefault="004334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F7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35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3D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63"/>
    <w:rsid w:val="000666E0"/>
    <w:rsid w:val="002510B7"/>
    <w:rsid w:val="0043346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3CAC5"/>
  <w15:chartTrackingRefBased/>
  <w15:docId w15:val="{895FE9A1-7584-40CB-AE17-021645A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34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2022-01-15T17:29:00Z</dcterms:created>
  <dcterms:modified xsi:type="dcterms:W3CDTF">2022-01-15T17:30:00Z</dcterms:modified>
</cp:coreProperties>
</file>